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8ADC4" w14:textId="24860705" w:rsidR="00BA00AB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SCHEREFF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fl.1478-9)</w:t>
      </w:r>
    </w:p>
    <w:p w14:paraId="44C82076" w14:textId="70CE1F11" w:rsid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2E8AC44A" w14:textId="1C992121" w:rsid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8A516" w14:textId="30021C61" w:rsid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659A0" w14:textId="5832324C" w:rsid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</w:rPr>
        <w:tab/>
        <w:t>He occurs in the Burgess’ Rolls.</w:t>
      </w:r>
    </w:p>
    <w:p w14:paraId="253B24C0" w14:textId="77777777" w:rsidR="000F3662" w:rsidRDefault="000F3662" w:rsidP="000F366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68FDA81F" w14:textId="77777777" w:rsidR="000F3662" w:rsidRDefault="000F3662" w:rsidP="000F366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14:paraId="6627AD50" w14:textId="77777777" w:rsid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0C02A" w14:textId="77777777" w:rsid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8C687" w14:textId="77777777" w:rsidR="000F3662" w:rsidRPr="00787058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5C07717B" w14:textId="5AF4F684" w:rsidR="000F3662" w:rsidRPr="000F3662" w:rsidRDefault="000F3662" w:rsidP="000F3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F3662" w:rsidRPr="000F36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51E2F" w14:textId="77777777" w:rsidR="000F3662" w:rsidRDefault="000F3662" w:rsidP="009139A6">
      <w:r>
        <w:separator/>
      </w:r>
    </w:p>
  </w:endnote>
  <w:endnote w:type="continuationSeparator" w:id="0">
    <w:p w14:paraId="033B9EB2" w14:textId="77777777" w:rsidR="000F3662" w:rsidRDefault="000F36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9A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F04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105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2333" w14:textId="77777777" w:rsidR="000F3662" w:rsidRDefault="000F3662" w:rsidP="009139A6">
      <w:r>
        <w:separator/>
      </w:r>
    </w:p>
  </w:footnote>
  <w:footnote w:type="continuationSeparator" w:id="0">
    <w:p w14:paraId="0E2D8F7A" w14:textId="77777777" w:rsidR="000F3662" w:rsidRDefault="000F36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B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D9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A8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662"/>
    <w:rsid w:val="000666E0"/>
    <w:rsid w:val="000F366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D2865"/>
  <w15:chartTrackingRefBased/>
  <w15:docId w15:val="{23028631-D01C-410F-B670-6BF6F31D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2022-01-03T19:33:00Z</dcterms:created>
  <dcterms:modified xsi:type="dcterms:W3CDTF">2022-01-03T19:35:00Z</dcterms:modified>
</cp:coreProperties>
</file>